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A35127" w14:textId="77777777" w:rsidR="00A44367" w:rsidRDefault="00A44367" w:rsidP="00A4436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SKOT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fl.1463)</w:t>
      </w:r>
    </w:p>
    <w:p w14:paraId="536D14BE" w14:textId="77777777" w:rsidR="00A44367" w:rsidRDefault="00A44367" w:rsidP="00A4436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Southwark. Cutler.</w:t>
      </w:r>
    </w:p>
    <w:p w14:paraId="1AC1931E" w14:textId="77777777" w:rsidR="00A44367" w:rsidRDefault="00A44367" w:rsidP="00A4436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F35B46D" w14:textId="77777777" w:rsidR="00A44367" w:rsidRDefault="00A44367" w:rsidP="00A4436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A577ADD" w14:textId="77777777" w:rsidR="00A44367" w:rsidRDefault="00A44367" w:rsidP="00A4436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1463</w:t>
      </w:r>
      <w:r>
        <w:rPr>
          <w:rFonts w:ascii="Times New Roman" w:hAnsi="Times New Roman" w:cs="Times New Roman"/>
          <w:sz w:val="24"/>
          <w:szCs w:val="24"/>
        </w:rPr>
        <w:tab/>
        <w:t xml:space="preserve">Robert </w:t>
      </w:r>
      <w:proofErr w:type="spellStart"/>
      <w:r>
        <w:rPr>
          <w:rFonts w:ascii="Times New Roman" w:hAnsi="Times New Roman" w:cs="Times New Roman"/>
          <w:sz w:val="24"/>
          <w:szCs w:val="24"/>
        </w:rPr>
        <w:t>Walthowe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London, tailor(q.v.), and Richard Langton of London,</w:t>
      </w:r>
    </w:p>
    <w:p w14:paraId="29112BC8" w14:textId="77777777" w:rsidR="00A44367" w:rsidRDefault="00A44367" w:rsidP="00A4436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gentleman(q.v.), brought a plaint of debt against him and four others.</w:t>
      </w:r>
    </w:p>
    <w:p w14:paraId="12C953AD" w14:textId="77777777" w:rsidR="00A44367" w:rsidRDefault="00A44367" w:rsidP="00A4436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6" w:history="1">
        <w:r w:rsidRPr="00901AC2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https://waalt.uh.edu/index.php/CP40/807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509BDA48" w14:textId="77777777" w:rsidR="00A44367" w:rsidRDefault="00A44367" w:rsidP="00A4436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611CC1C" w14:textId="77777777" w:rsidR="00A44367" w:rsidRDefault="00A44367" w:rsidP="00A4436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3CFFA60" w14:textId="77777777" w:rsidR="00A44367" w:rsidRDefault="00A44367" w:rsidP="00A4436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 September 2022</w:t>
      </w:r>
    </w:p>
    <w:p w14:paraId="09FC9075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54E506" w14:textId="77777777" w:rsidR="00A44367" w:rsidRDefault="00A44367" w:rsidP="009139A6">
      <w:r>
        <w:separator/>
      </w:r>
    </w:p>
  </w:endnote>
  <w:endnote w:type="continuationSeparator" w:id="0">
    <w:p w14:paraId="3877D72D" w14:textId="77777777" w:rsidR="00A44367" w:rsidRDefault="00A4436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52FB6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9FD849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06966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3E8BD5" w14:textId="77777777" w:rsidR="00A44367" w:rsidRDefault="00A44367" w:rsidP="009139A6">
      <w:r>
        <w:separator/>
      </w:r>
    </w:p>
  </w:footnote>
  <w:footnote w:type="continuationSeparator" w:id="0">
    <w:p w14:paraId="7000F02A" w14:textId="77777777" w:rsidR="00A44367" w:rsidRDefault="00A4436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DA328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BDE5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884B8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4367"/>
    <w:rsid w:val="000666E0"/>
    <w:rsid w:val="002510B7"/>
    <w:rsid w:val="005C130B"/>
    <w:rsid w:val="00826F5C"/>
    <w:rsid w:val="009139A6"/>
    <w:rsid w:val="009448BB"/>
    <w:rsid w:val="00A3176C"/>
    <w:rsid w:val="00A44367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A4FF43"/>
  <w15:chartTrackingRefBased/>
  <w15:docId w15:val="{21AA532E-9C60-4E43-BB56-1981A54F88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A4436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807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48</Words>
  <Characters>279</Characters>
  <Application>Microsoft Office Word</Application>
  <DocSecurity>0</DocSecurity>
  <Lines>2</Lines>
  <Paragraphs>1</Paragraphs>
  <ScaleCrop>false</ScaleCrop>
  <Company/>
  <LinksUpToDate>false</LinksUpToDate>
  <CharactersWithSpaces>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2022-09-15T10:21:00Z</dcterms:created>
  <dcterms:modified xsi:type="dcterms:W3CDTF">2022-09-15T10:22:00Z</dcterms:modified>
</cp:coreProperties>
</file>